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A7462F" w:rsidP="00A7462F" w:rsidRDefault="00A7462F" w14:paraId="500c4fa" w14:textId="500c4fa">
      <w:pPr>
        <w15:collapsed w:val="false"/>
      </w:pPr>
      <w:bookmarkStart w:name="_GoBack" w:id="0"/>
      <w:bookmarkEnd w:id="0"/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21. travanja 2021.g.</w:t>
      </w:r>
    </w:p>
    <w:p w:rsidR="00A7462F" w:rsidP="00A7462F" w:rsidRDefault="00A7462F"/>
    <w:p w:rsidR="00A7462F" w:rsidP="00A7462F" w:rsidRDefault="00A7462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A7462F" w:rsidP="00A7462F" w:rsidRDefault="00A7462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A7462F" w:rsidP="00A7462F" w:rsidRDefault="00A7462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A7462F" w:rsidP="00A7462F" w:rsidRDefault="00A7462F">
      <w:r>
        <w:t xml:space="preserve">           </w:t>
      </w:r>
    </w:p>
    <w:p w:rsidR="00A7462F" w:rsidP="00A7462F" w:rsidRDefault="00A7462F"/>
    <w:p w:rsidRPr="006826ED" w:rsidR="00A7462F" w:rsidP="00A7462F" w:rsidRDefault="00A7462F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F70505">
        <w:t>13</w:t>
      </w:r>
      <w:r w:rsidRPr="002C1CDD">
        <w:t>. St-</w:t>
      </w:r>
      <w:r w:rsidR="00F70505">
        <w:t>1124</w:t>
      </w:r>
      <w:r>
        <w:t>/2021</w:t>
      </w:r>
    </w:p>
    <w:p w:rsidR="00A7462F" w:rsidP="00A7462F" w:rsidRDefault="00A7462F">
      <w:pPr>
        <w:tabs>
          <w:tab w:val="left" w:pos="7100"/>
        </w:tabs>
      </w:pPr>
      <w:r>
        <w:tab/>
      </w:r>
    </w:p>
    <w:p w:rsidR="00A7462F" w:rsidP="00A7462F" w:rsidRDefault="00A7462F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A7462F" w:rsidP="00A7462F" w:rsidRDefault="00A7462F">
      <w:pPr>
        <w:jc w:val="right"/>
      </w:pPr>
      <w:r>
        <w:t>TRGOVAČKI SUD U ZADRU</w:t>
      </w:r>
    </w:p>
    <w:p w:rsidR="00A7462F" w:rsidP="00A7462F" w:rsidRDefault="00A7462F">
      <w:pPr>
        <w:jc w:val="right"/>
      </w:pPr>
    </w:p>
    <w:p w:rsidR="00A7462F" w:rsidP="00A7462F" w:rsidRDefault="00A7462F">
      <w:pPr>
        <w:jc w:val="right"/>
      </w:pPr>
      <w:r>
        <w:tab/>
        <w:t>Zadar, Dr. Franje Tuđmana 35</w:t>
      </w:r>
    </w:p>
    <w:p w:rsidR="00A7462F" w:rsidP="00A7462F" w:rsidRDefault="00A7462F">
      <w:pPr>
        <w:jc w:val="right"/>
      </w:pPr>
    </w:p>
    <w:p w:rsidR="00A7462F" w:rsidP="00A7462F" w:rsidRDefault="00A7462F"/>
    <w:p w:rsidR="00A7462F" w:rsidP="00A7462F" w:rsidRDefault="00A7462F">
      <w:r>
        <w:t>PREDMET:    OBAVIJEST O USTUPANJU PREDMETA</w:t>
      </w:r>
    </w:p>
    <w:p w:rsidR="00A7462F" w:rsidP="00A7462F" w:rsidRDefault="00A7462F">
      <w:r>
        <w:t xml:space="preserve">                        TRGOVAČKOM SUDU U ZADRU                   </w:t>
      </w:r>
    </w:p>
    <w:p w:rsidR="00A7462F" w:rsidP="00A7462F" w:rsidRDefault="00A7462F">
      <w:pPr>
        <w:pStyle w:val="Odlomakpopisa"/>
        <w:numPr>
          <w:ilvl w:val="0"/>
          <w:numId w:val="1"/>
        </w:numPr>
      </w:pPr>
      <w:r>
        <w:t>obavijest – daje se</w:t>
      </w:r>
    </w:p>
    <w:p w:rsidR="00A7462F" w:rsidP="00A7462F" w:rsidRDefault="00A7462F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A7462F" w:rsidP="00A7462F" w:rsidRDefault="00A7462F"/>
    <w:p w:rsidR="00A7462F" w:rsidP="00A7462F" w:rsidRDefault="00A7462F">
      <w:r>
        <w:t xml:space="preserve">           Temeljem rješenja Visokog trgovačkog suda Republ</w:t>
      </w:r>
      <w:r w:rsidR="00940A9A">
        <w:t>ike Hrvatske br. 31. Su-266/21-8</w:t>
      </w:r>
    </w:p>
    <w:p w:rsidR="00A7462F" w:rsidP="00A7462F" w:rsidRDefault="00A7462F">
      <w:r>
        <w:t>od 8. travnja 2021.g. u prilogu ovog dopisa dostavlja vam se predmet</w:t>
      </w:r>
    </w:p>
    <w:p w:rsidR="00A7462F" w:rsidP="00A7462F" w:rsidRDefault="00A7462F"/>
    <w:p w:rsidRPr="006826ED" w:rsidR="00A7462F" w:rsidP="00A7462F" w:rsidRDefault="00A7462F">
      <w:pPr>
        <w:rPr>
          <w:color w:val="FF0000"/>
        </w:rPr>
      </w:pPr>
      <w:r w:rsidRPr="006826ED">
        <w:rPr>
          <w:color w:val="FF0000"/>
        </w:rPr>
        <w:t xml:space="preserve">           </w:t>
      </w:r>
      <w:r w:rsidR="00F70505">
        <w:t>13</w:t>
      </w:r>
      <w:r w:rsidRPr="002C1CDD">
        <w:t>. St-</w:t>
      </w:r>
      <w:r w:rsidR="00F70505">
        <w:t>1124</w:t>
      </w:r>
      <w:r>
        <w:t>/2021</w:t>
      </w:r>
    </w:p>
    <w:p w:rsidR="00A7462F" w:rsidP="00A7462F" w:rsidRDefault="00A7462F"/>
    <w:p w:rsidR="00A7462F" w:rsidP="00A7462F" w:rsidRDefault="00A7462F">
      <w:pPr>
        <w:ind w:firstLine="708"/>
      </w:pPr>
      <w:r>
        <w:t>Podnositelj zahtjeva – Financijska Agencija, Trg svibanjskih žrtava 1995 br. 1, 10000 Zagreb, OIB: 85821130368</w:t>
      </w:r>
    </w:p>
    <w:p w:rsidR="00A7462F" w:rsidP="00A7462F" w:rsidRDefault="00A7462F"/>
    <w:p w:rsidR="00A7462F" w:rsidP="00A7462F" w:rsidRDefault="00A7462F">
      <w:r>
        <w:t>protiv</w:t>
      </w:r>
    </w:p>
    <w:p w:rsidR="00A7462F" w:rsidP="00A7462F" w:rsidRDefault="00A7462F">
      <w:r>
        <w:t xml:space="preserve"> </w:t>
      </w:r>
    </w:p>
    <w:p w:rsidR="00A7462F" w:rsidP="00A7462F" w:rsidRDefault="00A7462F">
      <w:r>
        <w:t xml:space="preserve">            Dužnika:</w:t>
      </w:r>
    </w:p>
    <w:p w:rsidR="00F70505" w:rsidP="00F70505" w:rsidRDefault="00F70505">
      <w:pPr>
        <w:ind w:firstLine="708"/>
      </w:pPr>
      <w:r>
        <w:t xml:space="preserve">LARISSA CONCEPT j.d.o.o. za trgovinu i usluge, </w:t>
      </w:r>
      <w:proofErr w:type="spellStart"/>
      <w:r>
        <w:t>Ježdovečka</w:t>
      </w:r>
      <w:proofErr w:type="spellEnd"/>
      <w:r>
        <w:t xml:space="preserve"> ulica 61 E, 10250 </w:t>
      </w:r>
      <w:proofErr w:type="spellStart"/>
      <w:r>
        <w:t>Ježdovec</w:t>
      </w:r>
      <w:proofErr w:type="spellEnd"/>
      <w:r>
        <w:t>, OIB: 44072456246</w:t>
      </w:r>
    </w:p>
    <w:p w:rsidR="00A7462F" w:rsidP="00A7462F" w:rsidRDefault="00A7462F"/>
    <w:p w:rsidR="00A7462F" w:rsidP="00A7462F" w:rsidRDefault="00A7462F">
      <w:r>
        <w:t xml:space="preserve">            kao stvarno nadležnom sudu na daljnje postupanje.</w:t>
      </w:r>
    </w:p>
    <w:p w:rsidR="00A7462F" w:rsidP="00A7462F" w:rsidRDefault="00A7462F"/>
    <w:p w:rsidR="00A7462F" w:rsidP="00A7462F" w:rsidRDefault="00A7462F">
      <w:r>
        <w:t xml:space="preserve">            Ovaj se dopis objavljuje na e-Oglasnoj ploči Trgovačkog suda u Zagrebu uz </w:t>
      </w:r>
    </w:p>
    <w:p w:rsidR="00A7462F" w:rsidP="00A7462F" w:rsidRDefault="00A7462F">
      <w:r>
        <w:t>upozorenje da će daljnje radnje i dostava biti objavljeni na e-Oglasnoj ploči Trgovačkog</w:t>
      </w:r>
    </w:p>
    <w:p w:rsidR="00A7462F" w:rsidP="00A7462F" w:rsidRDefault="00A7462F">
      <w:r>
        <w:t xml:space="preserve">suda u Zadru kojem je predmet ustupljen.  </w:t>
      </w:r>
    </w:p>
    <w:p w:rsidR="00A7462F" w:rsidP="00A7462F" w:rsidRDefault="00A7462F"/>
    <w:p w:rsidR="00A7462F" w:rsidP="00A7462F" w:rsidRDefault="00A7462F"/>
    <w:p w:rsidR="00A7462F" w:rsidP="00A7462F" w:rsidRDefault="00A7462F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A7462F" w:rsidP="00A7462F" w:rsidRDefault="00A7462F">
      <w:pPr>
        <w:jc w:val="right"/>
      </w:pPr>
    </w:p>
    <w:p w:rsidR="00A7462F" w:rsidP="00A7462F" w:rsidRDefault="00A7462F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361520" w:rsidRDefault="00F70505"/>
    <w:sectPr w:rsidR="003615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62F"/>
    <w:rsid w:val="0083230B"/>
    <w:rsid w:val="00940A9A"/>
    <w:rsid w:val="00A57E4E"/>
    <w:rsid w:val="00A7462F"/>
    <w:rsid w:val="00DD7047"/>
    <w:rsid w:val="00F70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A7462F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A7462F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A7462F"/>
    <w:pPr>
      <w:ind w:left="720"/>
      <w:contextualSpacing/>
    </w:pPr>
    <w:rPr>
      <w:rFonts w:eastAsiaTheme="minorHAnsi" w:cstheme="minorBidi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7462F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7462F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F7050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7050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7050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7050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7050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62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7462F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A7462F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6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62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05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05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05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05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05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154251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21. travnja 2021.</izvorni_sadrzaj>
    <derivirana_varijabla naziv="DomainObject.DatumDonosenjaOdluke_1">21.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1124</izvorni_sadrzaj>
    <derivirana_varijabla naziv="DomainObject.Predmet.Broj_1">1124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2. ožujka 2021.</izvorni_sadrzaj>
    <derivirana_varijabla naziv="DomainObject.Predmet.DatumIzradeOptuznogAkta_1">2. ožujka 2021.</derivirana_varijabla>
  </DomainObject.Predmet.DatumIzradeOptuznogAkta>
  <DomainObject.Predmet.DatumIzradeOptuznogAktaFormated>
    <izvorni_sadrzaj>2.3.2021.</izvorni_sadrzaj>
    <derivirana_varijabla naziv="DomainObject.Predmet.DatumIzradeOptuznogAktaFormated_1">2.3.2021.</derivirana_varijabla>
  </DomainObject.Predmet.DatumIzradeOptuznogAktaFormated>
  <DomainObject.Predmet.DatumOsnivanja>
    <izvorni_sadrzaj>3. ožujka 2021.</izvorni_sadrzaj>
    <derivirana_varijabla naziv="DomainObject.Predmet.DatumOsnivanja_1">3. ožujka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2. ožujka 2021.</izvorni_sadrzaj>
    <derivirana_varijabla naziv="DomainObject.Predmet.DatumPrimitkaOptuznogAkta_1">2. ožujka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St-1124/2021</izvorni_sadrzaj>
    <derivirana_varijabla naziv="DomainObject.Predmet.OznakaBroj_1">St-1124/2021</derivirana_varijabla>
  </DomainObject.Predmet.OznakaBroj>
  <DomainObject.Predmet.OznakaBrojOptuznogAkta>
    <izvorni_sadrzaj>04-06-21-2353</izvorni_sadrzaj>
    <derivirana_varijabla naziv="DomainObject.Predmet.OznakaBrojOptuznogAkta_1">04-06-21-2353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LARISSA CONCEPT j.d.o.o. za trgovinu i usluge</izvorni_sadrzaj>
    <derivirana_varijabla naziv="DomainObject.Predmet.ProtustrankaFormated_1">  LARISSA CONCEPT j.d.o.o. za trgovinu i usluge</derivirana_varijabla>
  </DomainObject.Predmet.ProtustrankaFormated>
  <DomainObject.Predmet.ProtustrankaFormatedOIB>
    <izvorni_sadrzaj>  LARISSA CONCEPT j.d.o.o. za trgovinu i usluge, OIB 44072456246</izvorni_sadrzaj>
    <derivirana_varijabla naziv="DomainObject.Predmet.ProtustrankaFormatedOIB_1">  LARISSA CONCEPT j.d.o.o. za trgovinu i usluge, OIB 44072456246</derivirana_varijabla>
  </DomainObject.Predmet.ProtustrankaFormatedOIB>
  <DomainObject.Predmet.ProtustrankaFormatedWithAdress>
    <izvorni_sadrzaj> LARISSA CONCEPT j.d.o.o. za trgovinu i usluge, Ježdovečka ulica 61E, 10250 Ježdovec</izvorni_sadrzaj>
    <derivirana_varijabla naziv="DomainObject.Predmet.ProtustrankaFormatedWithAdress_1"> LARISSA CONCEPT j.d.o.o. za trgovinu i usluge, Ježdovečka ulica 61E, 10250 Ježdovec</derivirana_varijabla>
  </DomainObject.Predmet.ProtustrankaFormatedWithAdress>
  <DomainObject.Predmet.ProtustrankaFormatedWithAdressOIB>
    <izvorni_sadrzaj> LARISSA CONCEPT j.d.o.o. za trgovinu i usluge, OIB 44072456246, Ježdovečka ulica 61E, 10250 Ježdovec</izvorni_sadrzaj>
    <derivirana_varijabla naziv="DomainObject.Predmet.ProtustrankaFormatedWithAdressOIB_1"> LARISSA CONCEPT j.d.o.o. za trgovinu i usluge, OIB 44072456246, Ježdovečka ulica 61E, 10250 Ježdovec</derivirana_varijabla>
  </DomainObject.Predmet.ProtustrankaFormatedWithAdressOIB>
  <DomainObject.Predmet.ProtustrankaWithAdress>
    <izvorni_sadrzaj>LARISSA CONCEPT j.d.o.o. za trgovinu i usluge Ježdovečka ulica 61E, 10250 Ježdovec</izvorni_sadrzaj>
    <derivirana_varijabla naziv="DomainObject.Predmet.ProtustrankaWithAdress_1">LARISSA CONCEPT j.d.o.o. za trgovinu i usluge Ježdovečka ulica 61E, 10250 Ježdovec</derivirana_varijabla>
  </DomainObject.Predmet.ProtustrankaWithAdress>
  <DomainObject.Predmet.ProtustrankaWithAdressOIB>
    <izvorni_sadrzaj>LARISSA CONCEPT j.d.o.o. za trgovinu i usluge, OIB 44072456246, Ježdovečka ulica 61E, 10250 Ježdovec</izvorni_sadrzaj>
    <derivirana_varijabla naziv="DomainObject.Predmet.ProtustrankaWithAdressOIB_1">LARISSA CONCEPT j.d.o.o. za trgovinu i usluge, OIB 44072456246, Ježdovečka ulica 61E, 10250 Ježdovec</derivirana_varijabla>
  </DomainObject.Predmet.ProtustrankaWithAdressOIB>
  <DomainObject.Predmet.ProtustrankaNazivFormated>
    <izvorni_sadrzaj>LARISSA CONCEPT j.d.o.o. za trgovinu i usluge</izvorni_sadrzaj>
    <derivirana_varijabla naziv="DomainObject.Predmet.ProtustrankaNazivFormated_1">LARISSA CONCEPT j.d.o.o. za trgovinu i usluge</derivirana_varijabla>
  </DomainObject.Predmet.ProtustrankaNazivFormated>
  <DomainObject.Predmet.ProtustrankaNazivFormatedOIB>
    <izvorni_sadrzaj>LARISSA CONCEPT j.d.o.o. za trgovinu i usluge, OIB 44072456246</izvorni_sadrzaj>
    <derivirana_varijabla naziv="DomainObject.Predmet.ProtustrankaNazivFormatedOIB_1">LARISSA CONCEPT j.d.o.o. za trgovinu i usluge, OIB 44072456246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LARISSA CONCEPT j.d.o.o. za trgovinu i usluge</item>
    </izvorni_sadrzaj>
    <derivirana_varijabla naziv="DomainObject.Predmet.ProtuStrankaListFormated_1">
      <item>LARISSA CONCEPT j.d.o.o. za trgovinu i usluge</item>
    </derivirana_varijabla>
  </DomainObject.Predmet.ProtuStrankaListFormated>
  <DomainObject.Predmet.ProtuStrankaListFormatedOIB>
    <izvorni_sadrzaj>
      <item>LARISSA CONCEPT j.d.o.o. za trgovinu i usluge, OIB 44072456246</item>
    </izvorni_sadrzaj>
    <derivirana_varijabla naziv="DomainObject.Predmet.ProtuStrankaListFormatedOIB_1">
      <item>LARISSA CONCEPT j.d.o.o. za trgovinu i usluge, OIB 44072456246</item>
    </derivirana_varijabla>
  </DomainObject.Predmet.ProtuStrankaListFormatedOIB>
  <DomainObject.Predmet.ProtuStrankaListFormatedWithAdress>
    <izvorni_sadrzaj>
      <item>LARISSA CONCEPT j.d.o.o. za trgovinu i usluge, Ježdovečka ulica 61E, 10250 Ježdovec</item>
    </izvorni_sadrzaj>
    <derivirana_varijabla naziv="DomainObject.Predmet.ProtuStrankaListFormatedWithAdress_1">
      <item>LARISSA CONCEPT j.d.o.o. za trgovinu i usluge, Ježdovečka ulica 61E, 10250 Ježdovec</item>
    </derivirana_varijabla>
  </DomainObject.Predmet.ProtuStrankaListFormatedWithAdress>
  <DomainObject.Predmet.ProtuStrankaListFormatedWithAdressOIB>
    <izvorni_sadrzaj>
      <item>LARISSA CONCEPT j.d.o.o. za trgovinu i usluge, OIB 44072456246, Ježdovečka ulica 61E, 10250 Ježdovec</item>
    </izvorni_sadrzaj>
    <derivirana_varijabla naziv="DomainObject.Predmet.ProtuStrankaListFormatedWithAdressOIB_1">
      <item>LARISSA CONCEPT j.d.o.o. za trgovinu i usluge, OIB 44072456246, Ježdovečka ulica 61E, 10250 Ježdovec</item>
    </derivirana_varijabla>
  </DomainObject.Predmet.ProtuStrankaListFormatedWithAdressOIB>
  <DomainObject.Predmet.ProtuStrankaListNazivFormated>
    <izvorni_sadrzaj>
      <item>LARISSA CONCEPT j.d.o.o. za trgovinu i usluge</item>
    </izvorni_sadrzaj>
    <derivirana_varijabla naziv="DomainObject.Predmet.ProtuStrankaListNazivFormated_1">
      <item>LARISSA CONCEPT j.d.o.o. za trgovinu i usluge</item>
    </derivirana_varijabla>
  </DomainObject.Predmet.ProtuStrankaListNazivFormated>
  <DomainObject.Predmet.ProtuStrankaListNazivFormatedOIB>
    <izvorni_sadrzaj>
      <item>LARISSA CONCEPT j.d.o.o. za trgovinu i usluge, OIB 44072456246</item>
    </izvorni_sadrzaj>
    <derivirana_varijabla naziv="DomainObject.Predmet.ProtuStrankaListNazivFormatedOIB_1">
      <item>LARISSA CONCEPT j.d.o.o. za trgovinu i usluge, OIB 44072456246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travnja 2021.</izvorni_sadrzaj>
    <derivirana_varijabla naziv="DomainObject.Datum_1">21.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LARISSA CONCEPT j.d.o.o. za trgovinu i usluge</izvorni_sadrzaj>
    <derivirana_varijabla naziv="DomainObject.Predmet.ProtustrankaIDrugi_1">LARISSA CONCEPT j.d.o.o.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LARISSA CONCEPT j.d.o.o. za trgovinu i usluge, OIB 44072456246, Ježdovečka ulica 61E, 10250 Ježdovec</izvorni_sadrzaj>
    <derivirana_varijabla naziv="DomainObject.Predmet.ProtustrankaIDrugiAdressOIB_1">LARISSA CONCEPT j.d.o.o. za trgovinu i usluge, OIB 44072456246, Ježdovečka ulica 61E, 10250 Ježdovec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LARISSA CONCEPT j.d.o.o. za trgovinu i usluge</item>
      <item>Financijska agencija</item>
    </izvorni_sadrzaj>
    <derivirana_varijabla naziv="DomainObject.Predmet.SudioniciListNaziv_1">
      <item>LARISSA CONCEPT j.d.o.o. za trgovinu i usluge</item>
      <item>Financijska agencija</item>
    </derivirana_varijabla>
  </DomainObject.Predmet.SudioniciListNaziv>
  <DomainObject.Predmet.SudioniciListAdressOIB>
    <izvorni_sadrzaj>
      <item>LARISSA CONCEPT j.d.o.o. za trgovinu i usluge, OIB 44072456246, Ježdovečka ulica 61E,10250 Ježdovec</item>
      <item>Financijska agencija, OIB 85821130368, TRG SVIBANJSKIH ŽRTAVA 1995. 1,10000 Zagreb</item>
    </izvorni_sadrzaj>
    <derivirana_varijabla naziv="DomainObject.Predmet.SudioniciListAdressOIB_1">
      <item>LARISSA CONCEPT j.d.o.o. za trgovinu i usluge, OIB 44072456246, Ježdovečka ulica 61E,10250 Ježdovec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44072456246</item>
      <item>, OIB 85821130368</item>
    </izvorni_sadrzaj>
    <derivirana_varijabla naziv="DomainObject.Predmet.SudioniciListNazivOIB_1">
      <item>, OIB 44072456246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3. ožujka 2021.</izvorni_sadrzaj>
    <derivirana_varijabla naziv="DomainObject.Predmet.DatumPocetkaProcesa_1">3. ožujka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140</properties:Words>
  <properties:Characters>813</properties:Characters>
  <properties:Lines>44</properties:Lines>
  <properties:Paragraphs>24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2021-04-21T05:02:00Z</dcterms:created>
  <dc:creator>Marija Pavičić</dc:creator>
  <cp:lastModifiedBy>Marija Pavičić</cp:lastModifiedBy>
  <cp:lastPrinted>2021-04-21T12:32:00Z</cp:lastPrinted>
  <dcterms:modified xmlns:xsi="http://www.w3.org/2001/XMLSchema-instance" xsi:type="dcterms:W3CDTF">2021-04-21T12:32:00Z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Zadar.docx)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